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E8CBF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del VIKERES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04A7453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5D4E39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EB1C8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6470DAB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EE3FB96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the taxes of a fifteenth and a tenth.</w:t>
      </w:r>
    </w:p>
    <w:p w14:paraId="3B37989D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5EE680E5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EBC46E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DB97BD" w14:textId="77777777" w:rsidR="00646CD3" w:rsidRDefault="00646CD3" w:rsidP="0064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0878BC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62525" w14:textId="77777777" w:rsidR="00646CD3" w:rsidRDefault="00646CD3" w:rsidP="009139A6">
      <w:r>
        <w:separator/>
      </w:r>
    </w:p>
  </w:endnote>
  <w:endnote w:type="continuationSeparator" w:id="0">
    <w:p w14:paraId="0BD80D37" w14:textId="77777777" w:rsidR="00646CD3" w:rsidRDefault="00646C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54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D2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A4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68CDE" w14:textId="77777777" w:rsidR="00646CD3" w:rsidRDefault="00646CD3" w:rsidP="009139A6">
      <w:r>
        <w:separator/>
      </w:r>
    </w:p>
  </w:footnote>
  <w:footnote w:type="continuationSeparator" w:id="0">
    <w:p w14:paraId="3C52DF8B" w14:textId="77777777" w:rsidR="00646CD3" w:rsidRDefault="00646C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C0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40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4E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D3"/>
    <w:rsid w:val="000666E0"/>
    <w:rsid w:val="002510B7"/>
    <w:rsid w:val="005C130B"/>
    <w:rsid w:val="00646CD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C3E8"/>
  <w15:chartTrackingRefBased/>
  <w15:docId w15:val="{AA059438-F3C1-4FFC-8A00-DB8F8625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2021-10-19T19:43:00Z</dcterms:created>
  <dcterms:modified xsi:type="dcterms:W3CDTF">2021-10-19T19:44:00Z</dcterms:modified>
</cp:coreProperties>
</file>